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8EF" w:rsidRPr="00091984" w:rsidRDefault="001B48EF">
      <w:pPr>
        <w:jc w:val="left"/>
        <w:rPr>
          <w:rFonts w:ascii="仿宋_GB2312" w:eastAsia="仿宋_GB2312" w:hAnsi="黑体"/>
          <w:sz w:val="32"/>
          <w:szCs w:val="32"/>
        </w:rPr>
      </w:pPr>
      <w:r w:rsidRPr="00091984">
        <w:rPr>
          <w:rFonts w:ascii="仿宋_GB2312" w:eastAsia="仿宋_GB2312" w:hAnsi="黑体" w:hint="eastAsia"/>
          <w:sz w:val="32"/>
          <w:szCs w:val="32"/>
        </w:rPr>
        <w:t>附件</w:t>
      </w:r>
      <w:r w:rsidRPr="00091984">
        <w:rPr>
          <w:rFonts w:ascii="仿宋_GB2312" w:eastAsia="仿宋_GB2312" w:hAnsi="黑体"/>
          <w:sz w:val="32"/>
          <w:szCs w:val="32"/>
        </w:rPr>
        <w:t>4-9</w:t>
      </w:r>
    </w:p>
    <w:p w:rsidR="001B48EF" w:rsidRPr="00091984" w:rsidRDefault="001B48EF" w:rsidP="00091984">
      <w:pPr>
        <w:ind w:firstLineChars="98" w:firstLine="31680"/>
        <w:jc w:val="center"/>
        <w:rPr>
          <w:rFonts w:ascii="方正小标宋简体" w:eastAsia="方正小标宋简体"/>
          <w:sz w:val="44"/>
          <w:szCs w:val="44"/>
        </w:rPr>
      </w:pPr>
      <w:r w:rsidRPr="00091984">
        <w:rPr>
          <w:rFonts w:ascii="方正小标宋简体" w:eastAsia="方正小标宋简体" w:hint="eastAsia"/>
          <w:sz w:val="44"/>
          <w:szCs w:val="44"/>
        </w:rPr>
        <w:t>代表性工作业绩情况表</w:t>
      </w:r>
    </w:p>
    <w:p w:rsidR="001B48EF" w:rsidRDefault="001B48EF">
      <w:pPr>
        <w:spacing w:line="240" w:lineRule="exact"/>
        <w:jc w:val="center"/>
        <w:rPr>
          <w:b/>
          <w:sz w:val="10"/>
          <w:szCs w:val="10"/>
        </w:rPr>
      </w:pPr>
    </w:p>
    <w:tbl>
      <w:tblPr>
        <w:tblW w:w="8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89"/>
        <w:gridCol w:w="1273"/>
        <w:gridCol w:w="1275"/>
        <w:gridCol w:w="709"/>
        <w:gridCol w:w="961"/>
        <w:gridCol w:w="395"/>
        <w:gridCol w:w="1021"/>
        <w:gridCol w:w="1840"/>
      </w:tblGrid>
      <w:tr w:rsidR="001B48EF" w:rsidRPr="00082B52" w:rsidTr="00082B52">
        <w:trPr>
          <w:trHeight w:val="624"/>
          <w:jc w:val="center"/>
        </w:trPr>
        <w:tc>
          <w:tcPr>
            <w:tcW w:w="1189" w:type="dxa"/>
            <w:vAlign w:val="center"/>
          </w:tcPr>
          <w:p w:rsidR="001B48EF" w:rsidRPr="00082B52" w:rsidRDefault="001B48EF" w:rsidP="00082B52">
            <w:pPr>
              <w:jc w:val="center"/>
              <w:rPr>
                <w:sz w:val="24"/>
                <w:szCs w:val="24"/>
              </w:rPr>
            </w:pPr>
            <w:r w:rsidRPr="00082B52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273" w:type="dxa"/>
            <w:vAlign w:val="center"/>
          </w:tcPr>
          <w:p w:rsidR="001B48EF" w:rsidRPr="00082B52" w:rsidRDefault="001B48EF" w:rsidP="0008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B48EF" w:rsidRPr="00082B52" w:rsidRDefault="001B48EF" w:rsidP="00082B52">
            <w:pPr>
              <w:jc w:val="center"/>
              <w:rPr>
                <w:sz w:val="24"/>
                <w:szCs w:val="24"/>
              </w:rPr>
            </w:pPr>
            <w:r w:rsidRPr="00082B52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709" w:type="dxa"/>
            <w:vAlign w:val="center"/>
          </w:tcPr>
          <w:p w:rsidR="001B48EF" w:rsidRPr="00082B52" w:rsidRDefault="001B48EF" w:rsidP="0008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1B48EF" w:rsidRPr="00082B52" w:rsidRDefault="001B48EF" w:rsidP="00082B52">
            <w:pPr>
              <w:jc w:val="center"/>
              <w:rPr>
                <w:sz w:val="24"/>
                <w:szCs w:val="24"/>
              </w:rPr>
            </w:pPr>
            <w:r w:rsidRPr="00082B52"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2861" w:type="dxa"/>
            <w:gridSpan w:val="2"/>
            <w:vAlign w:val="center"/>
          </w:tcPr>
          <w:p w:rsidR="001B48EF" w:rsidRPr="00082B52" w:rsidRDefault="001B48EF">
            <w:pPr>
              <w:rPr>
                <w:sz w:val="24"/>
                <w:szCs w:val="24"/>
              </w:rPr>
            </w:pPr>
          </w:p>
        </w:tc>
      </w:tr>
      <w:tr w:rsidR="001B48EF" w:rsidRPr="00082B52" w:rsidTr="00082B52">
        <w:trPr>
          <w:trHeight w:val="624"/>
          <w:jc w:val="center"/>
        </w:trPr>
        <w:tc>
          <w:tcPr>
            <w:tcW w:w="1189" w:type="dxa"/>
            <w:vAlign w:val="center"/>
          </w:tcPr>
          <w:p w:rsidR="001B48EF" w:rsidRPr="00082B52" w:rsidRDefault="001B48EF" w:rsidP="00082B52">
            <w:pPr>
              <w:jc w:val="center"/>
              <w:rPr>
                <w:sz w:val="24"/>
                <w:szCs w:val="24"/>
              </w:rPr>
            </w:pPr>
            <w:r w:rsidRPr="00082B52">
              <w:rPr>
                <w:rFonts w:hint="eastAsia"/>
                <w:sz w:val="24"/>
                <w:szCs w:val="24"/>
              </w:rPr>
              <w:t>工作单位</w:t>
            </w:r>
          </w:p>
        </w:tc>
        <w:tc>
          <w:tcPr>
            <w:tcW w:w="7474" w:type="dxa"/>
            <w:gridSpan w:val="7"/>
            <w:vAlign w:val="center"/>
          </w:tcPr>
          <w:p w:rsidR="001B48EF" w:rsidRPr="00082B52" w:rsidRDefault="001B48EF" w:rsidP="00082B52">
            <w:pPr>
              <w:jc w:val="center"/>
              <w:rPr>
                <w:sz w:val="24"/>
                <w:szCs w:val="24"/>
              </w:rPr>
            </w:pPr>
          </w:p>
        </w:tc>
      </w:tr>
      <w:tr w:rsidR="001B48EF" w:rsidRPr="00082B52" w:rsidTr="00082B52">
        <w:trPr>
          <w:trHeight w:val="624"/>
          <w:jc w:val="center"/>
        </w:trPr>
        <w:tc>
          <w:tcPr>
            <w:tcW w:w="1189" w:type="dxa"/>
            <w:vAlign w:val="center"/>
          </w:tcPr>
          <w:p w:rsidR="001B48EF" w:rsidRPr="00082B52" w:rsidRDefault="001B48EF" w:rsidP="00082B52">
            <w:pPr>
              <w:jc w:val="center"/>
              <w:rPr>
                <w:sz w:val="24"/>
                <w:szCs w:val="24"/>
              </w:rPr>
            </w:pPr>
            <w:r w:rsidRPr="00082B52">
              <w:rPr>
                <w:rFonts w:hint="eastAsia"/>
                <w:sz w:val="24"/>
                <w:szCs w:val="24"/>
              </w:rPr>
              <w:t>申报级别</w:t>
            </w:r>
          </w:p>
        </w:tc>
        <w:tc>
          <w:tcPr>
            <w:tcW w:w="1273" w:type="dxa"/>
            <w:vAlign w:val="center"/>
          </w:tcPr>
          <w:p w:rsidR="001B48EF" w:rsidRPr="00082B52" w:rsidRDefault="001B48EF" w:rsidP="00082B52">
            <w:pPr>
              <w:jc w:val="center"/>
              <w:rPr>
                <w:sz w:val="24"/>
                <w:szCs w:val="24"/>
              </w:rPr>
            </w:pPr>
            <w:r w:rsidRPr="00082B52">
              <w:rPr>
                <w:rFonts w:hint="eastAsia"/>
                <w:sz w:val="24"/>
                <w:szCs w:val="24"/>
              </w:rPr>
              <w:t>正高</w:t>
            </w:r>
            <w:r w:rsidRPr="00082B52">
              <w:rPr>
                <w:sz w:val="24"/>
                <w:szCs w:val="24"/>
              </w:rPr>
              <w:t xml:space="preserve"> </w:t>
            </w:r>
            <w:r w:rsidRPr="00082B52">
              <w:rPr>
                <w:rFonts w:ascii="宋体" w:hAnsi="宋体" w:hint="eastAsia"/>
                <w:sz w:val="24"/>
                <w:szCs w:val="24"/>
              </w:rPr>
              <w:t>□</w:t>
            </w:r>
            <w:r w:rsidRPr="00082B52">
              <w:rPr>
                <w:rFonts w:ascii="宋体" w:hAnsi="宋体"/>
                <w:sz w:val="24"/>
                <w:szCs w:val="24"/>
              </w:rPr>
              <w:t xml:space="preserve">    </w:t>
            </w:r>
            <w:r w:rsidRPr="00082B52">
              <w:rPr>
                <w:rFonts w:hint="eastAsia"/>
                <w:sz w:val="24"/>
                <w:szCs w:val="24"/>
              </w:rPr>
              <w:t>副高</w:t>
            </w:r>
            <w:r w:rsidRPr="00082B52">
              <w:rPr>
                <w:sz w:val="24"/>
                <w:szCs w:val="24"/>
              </w:rPr>
              <w:t xml:space="preserve"> </w:t>
            </w:r>
            <w:r w:rsidRPr="00082B52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  <w:tc>
          <w:tcPr>
            <w:tcW w:w="1275" w:type="dxa"/>
            <w:vAlign w:val="center"/>
          </w:tcPr>
          <w:p w:rsidR="001B48EF" w:rsidRPr="00082B52" w:rsidRDefault="001B48EF" w:rsidP="00082B52">
            <w:pPr>
              <w:jc w:val="center"/>
              <w:rPr>
                <w:sz w:val="24"/>
                <w:szCs w:val="24"/>
              </w:rPr>
            </w:pPr>
            <w:r w:rsidRPr="00082B52">
              <w:rPr>
                <w:rFonts w:hint="eastAsia"/>
                <w:sz w:val="24"/>
                <w:szCs w:val="24"/>
              </w:rPr>
              <w:t>申报职称</w:t>
            </w:r>
          </w:p>
        </w:tc>
        <w:tc>
          <w:tcPr>
            <w:tcW w:w="1670" w:type="dxa"/>
            <w:gridSpan w:val="2"/>
            <w:vAlign w:val="center"/>
          </w:tcPr>
          <w:p w:rsidR="001B48EF" w:rsidRPr="00082B52" w:rsidRDefault="001B48EF" w:rsidP="00082B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1B48EF" w:rsidRPr="00082B52" w:rsidRDefault="001B48EF" w:rsidP="00082B52">
            <w:pPr>
              <w:jc w:val="center"/>
              <w:rPr>
                <w:sz w:val="24"/>
                <w:szCs w:val="24"/>
              </w:rPr>
            </w:pPr>
            <w:r w:rsidRPr="00082B52">
              <w:rPr>
                <w:rFonts w:hint="eastAsia"/>
                <w:sz w:val="24"/>
                <w:szCs w:val="24"/>
              </w:rPr>
              <w:t>申报专业</w:t>
            </w:r>
          </w:p>
        </w:tc>
        <w:tc>
          <w:tcPr>
            <w:tcW w:w="1840" w:type="dxa"/>
            <w:vAlign w:val="center"/>
          </w:tcPr>
          <w:p w:rsidR="001B48EF" w:rsidRPr="00082B52" w:rsidRDefault="001B48EF" w:rsidP="00082B52">
            <w:pPr>
              <w:jc w:val="center"/>
              <w:rPr>
                <w:sz w:val="24"/>
                <w:szCs w:val="24"/>
              </w:rPr>
            </w:pPr>
          </w:p>
        </w:tc>
      </w:tr>
      <w:tr w:rsidR="001B48EF" w:rsidRPr="00082B52" w:rsidTr="00082B52">
        <w:trPr>
          <w:trHeight w:val="624"/>
          <w:jc w:val="center"/>
        </w:trPr>
        <w:tc>
          <w:tcPr>
            <w:tcW w:w="1189" w:type="dxa"/>
            <w:vAlign w:val="center"/>
          </w:tcPr>
          <w:p w:rsidR="001B48EF" w:rsidRPr="00082B52" w:rsidRDefault="001B48EF" w:rsidP="00082B52">
            <w:pPr>
              <w:jc w:val="center"/>
              <w:rPr>
                <w:sz w:val="24"/>
                <w:szCs w:val="24"/>
              </w:rPr>
            </w:pPr>
            <w:r w:rsidRPr="00082B52">
              <w:rPr>
                <w:rFonts w:hint="eastAsia"/>
                <w:sz w:val="24"/>
                <w:szCs w:val="24"/>
              </w:rPr>
              <w:t>申报类型</w:t>
            </w:r>
          </w:p>
        </w:tc>
        <w:tc>
          <w:tcPr>
            <w:tcW w:w="7474" w:type="dxa"/>
            <w:gridSpan w:val="7"/>
            <w:vAlign w:val="center"/>
          </w:tcPr>
          <w:p w:rsidR="001B48EF" w:rsidRPr="00082B52" w:rsidRDefault="001B48EF" w:rsidP="00082B52">
            <w:pPr>
              <w:jc w:val="center"/>
              <w:rPr>
                <w:sz w:val="24"/>
                <w:szCs w:val="24"/>
              </w:rPr>
            </w:pPr>
            <w:r w:rsidRPr="00082B52">
              <w:rPr>
                <w:rFonts w:hint="eastAsia"/>
                <w:sz w:val="24"/>
                <w:szCs w:val="24"/>
              </w:rPr>
              <w:t>通用高级评审</w:t>
            </w:r>
            <w:r w:rsidRPr="00082B52">
              <w:rPr>
                <w:sz w:val="24"/>
                <w:szCs w:val="24"/>
              </w:rPr>
              <w:t xml:space="preserve"> </w:t>
            </w:r>
            <w:r w:rsidRPr="00082B52">
              <w:rPr>
                <w:rFonts w:ascii="宋体" w:hAnsi="宋体" w:hint="eastAsia"/>
                <w:sz w:val="24"/>
                <w:szCs w:val="24"/>
              </w:rPr>
              <w:t>□</w:t>
            </w:r>
            <w:r w:rsidRPr="00082B52">
              <w:rPr>
                <w:rFonts w:ascii="宋体" w:hAnsi="宋体"/>
                <w:sz w:val="24"/>
                <w:szCs w:val="24"/>
              </w:rPr>
              <w:t xml:space="preserve">    </w:t>
            </w:r>
            <w:r w:rsidRPr="00082B52">
              <w:rPr>
                <w:rFonts w:hint="eastAsia"/>
                <w:sz w:val="24"/>
                <w:szCs w:val="24"/>
              </w:rPr>
              <w:t>基层高级评审</w:t>
            </w:r>
            <w:r w:rsidRPr="00082B52">
              <w:rPr>
                <w:sz w:val="24"/>
                <w:szCs w:val="24"/>
              </w:rPr>
              <w:t xml:space="preserve"> </w:t>
            </w:r>
            <w:r w:rsidRPr="00082B52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1B48EF" w:rsidRPr="00082B52" w:rsidTr="00082B52">
        <w:trPr>
          <w:trHeight w:val="9085"/>
          <w:jc w:val="center"/>
        </w:trPr>
        <w:tc>
          <w:tcPr>
            <w:tcW w:w="8663" w:type="dxa"/>
            <w:gridSpan w:val="8"/>
          </w:tcPr>
          <w:p w:rsidR="001B48EF" w:rsidRPr="00082B52" w:rsidRDefault="001B48EF">
            <w:pPr>
              <w:rPr>
                <w:rFonts w:ascii="宋体"/>
                <w:sz w:val="24"/>
                <w:szCs w:val="24"/>
              </w:rPr>
            </w:pPr>
            <w:r w:rsidRPr="00082B52">
              <w:rPr>
                <w:rFonts w:ascii="宋体" w:hAnsi="宋体" w:hint="eastAsia"/>
                <w:sz w:val="24"/>
                <w:szCs w:val="24"/>
              </w:rPr>
              <w:t>代表性工作业绩介绍（含业绩内容、工作亮点、疑难程度、应用成效、对本单位或本地区贡献等，每项</w:t>
            </w:r>
            <w:r w:rsidRPr="00082B52">
              <w:rPr>
                <w:rFonts w:ascii="宋体" w:hAnsi="宋体"/>
                <w:sz w:val="24"/>
                <w:szCs w:val="24"/>
              </w:rPr>
              <w:t>500</w:t>
            </w:r>
            <w:r w:rsidRPr="00082B52">
              <w:rPr>
                <w:rFonts w:ascii="宋体" w:hAnsi="宋体" w:hint="eastAsia"/>
                <w:sz w:val="24"/>
                <w:szCs w:val="24"/>
              </w:rPr>
              <w:t>字左右）</w:t>
            </w:r>
          </w:p>
          <w:p w:rsidR="001B48EF" w:rsidRPr="00082B52" w:rsidRDefault="001B48EF">
            <w:pPr>
              <w:rPr>
                <w:rFonts w:ascii="宋体"/>
                <w:sz w:val="24"/>
                <w:szCs w:val="24"/>
              </w:rPr>
            </w:pPr>
            <w:r w:rsidRPr="00082B52">
              <w:rPr>
                <w:rFonts w:ascii="宋体" w:hAnsi="宋体" w:hint="eastAsia"/>
                <w:sz w:val="24"/>
                <w:szCs w:val="24"/>
              </w:rPr>
              <w:t>第一项：</w:t>
            </w:r>
          </w:p>
          <w:p w:rsidR="001B48EF" w:rsidRPr="00082B52" w:rsidRDefault="001B48EF">
            <w:pPr>
              <w:rPr>
                <w:rFonts w:ascii="宋体"/>
                <w:sz w:val="24"/>
                <w:szCs w:val="24"/>
              </w:rPr>
            </w:pPr>
            <w:r w:rsidRPr="00082B52">
              <w:rPr>
                <w:rFonts w:ascii="宋体" w:hAnsi="宋体" w:hint="eastAsia"/>
                <w:sz w:val="24"/>
                <w:szCs w:val="24"/>
              </w:rPr>
              <w:t>……</w:t>
            </w:r>
          </w:p>
          <w:p w:rsidR="001B48EF" w:rsidRPr="00082B52" w:rsidRDefault="001B48EF">
            <w:pPr>
              <w:rPr>
                <w:rFonts w:ascii="宋体"/>
                <w:sz w:val="24"/>
                <w:szCs w:val="24"/>
              </w:rPr>
            </w:pPr>
            <w:r w:rsidRPr="00082B52">
              <w:rPr>
                <w:rFonts w:ascii="宋体" w:hAnsi="宋体" w:hint="eastAsia"/>
                <w:sz w:val="24"/>
                <w:szCs w:val="24"/>
              </w:rPr>
              <w:t>第二项：</w:t>
            </w:r>
          </w:p>
          <w:p w:rsidR="001B48EF" w:rsidRPr="00082B52" w:rsidRDefault="001B48EF">
            <w:pPr>
              <w:rPr>
                <w:rFonts w:ascii="宋体"/>
                <w:sz w:val="24"/>
                <w:szCs w:val="24"/>
              </w:rPr>
            </w:pPr>
            <w:r w:rsidRPr="00082B52">
              <w:rPr>
                <w:rFonts w:ascii="宋体" w:hAnsi="宋体" w:hint="eastAsia"/>
                <w:sz w:val="24"/>
                <w:szCs w:val="24"/>
              </w:rPr>
              <w:t>……</w:t>
            </w:r>
          </w:p>
          <w:p w:rsidR="001B48EF" w:rsidRPr="00082B52" w:rsidRDefault="001B48EF">
            <w:pPr>
              <w:rPr>
                <w:rFonts w:ascii="宋体"/>
                <w:sz w:val="24"/>
                <w:szCs w:val="24"/>
              </w:rPr>
            </w:pPr>
            <w:r w:rsidRPr="00082B52">
              <w:rPr>
                <w:rFonts w:ascii="宋体" w:hAnsi="宋体" w:hint="eastAsia"/>
                <w:sz w:val="24"/>
                <w:szCs w:val="24"/>
              </w:rPr>
              <w:t>第三项：</w:t>
            </w:r>
          </w:p>
          <w:p w:rsidR="001B48EF" w:rsidRPr="00082B52" w:rsidRDefault="001B48EF">
            <w:pPr>
              <w:rPr>
                <w:rFonts w:ascii="宋体"/>
                <w:sz w:val="24"/>
                <w:szCs w:val="24"/>
              </w:rPr>
            </w:pPr>
            <w:r w:rsidRPr="00082B52">
              <w:rPr>
                <w:rFonts w:ascii="宋体" w:hAnsi="宋体" w:hint="eastAsia"/>
                <w:sz w:val="24"/>
                <w:szCs w:val="24"/>
              </w:rPr>
              <w:t>……</w:t>
            </w:r>
          </w:p>
          <w:p w:rsidR="001B48EF" w:rsidRPr="00082B52" w:rsidRDefault="001B48EF">
            <w:pPr>
              <w:rPr>
                <w:rFonts w:ascii="宋体"/>
                <w:sz w:val="24"/>
                <w:szCs w:val="24"/>
              </w:rPr>
            </w:pPr>
            <w:r w:rsidRPr="00082B52">
              <w:rPr>
                <w:rFonts w:ascii="宋体" w:hAnsi="宋体" w:hint="eastAsia"/>
                <w:sz w:val="24"/>
                <w:szCs w:val="24"/>
              </w:rPr>
              <w:t>第四项：</w:t>
            </w:r>
          </w:p>
          <w:p w:rsidR="001B48EF" w:rsidRPr="00082B52" w:rsidRDefault="001B48EF">
            <w:pPr>
              <w:rPr>
                <w:rFonts w:ascii="宋体"/>
                <w:sz w:val="24"/>
                <w:szCs w:val="24"/>
              </w:rPr>
            </w:pPr>
            <w:r w:rsidRPr="00082B52">
              <w:rPr>
                <w:rFonts w:ascii="宋体" w:hAnsi="宋体" w:hint="eastAsia"/>
                <w:sz w:val="24"/>
                <w:szCs w:val="24"/>
              </w:rPr>
              <w:t>……</w:t>
            </w:r>
          </w:p>
          <w:p w:rsidR="001B48EF" w:rsidRPr="00082B52" w:rsidRDefault="001B48EF">
            <w:pPr>
              <w:rPr>
                <w:rFonts w:ascii="宋体"/>
                <w:sz w:val="24"/>
                <w:szCs w:val="24"/>
              </w:rPr>
            </w:pPr>
            <w:r w:rsidRPr="00082B52">
              <w:rPr>
                <w:rFonts w:ascii="宋体" w:hAnsi="宋体" w:hint="eastAsia"/>
                <w:sz w:val="24"/>
                <w:szCs w:val="24"/>
              </w:rPr>
              <w:t>第五项：</w:t>
            </w:r>
            <w:bookmarkStart w:id="0" w:name="_GoBack"/>
            <w:bookmarkEnd w:id="0"/>
          </w:p>
          <w:p w:rsidR="001B48EF" w:rsidRPr="00082B52" w:rsidRDefault="001B48EF">
            <w:pPr>
              <w:rPr>
                <w:rFonts w:ascii="宋体"/>
                <w:sz w:val="24"/>
                <w:szCs w:val="24"/>
              </w:rPr>
            </w:pPr>
            <w:r w:rsidRPr="00082B52">
              <w:rPr>
                <w:rFonts w:ascii="宋体" w:hAnsi="宋体" w:hint="eastAsia"/>
                <w:sz w:val="24"/>
                <w:szCs w:val="24"/>
              </w:rPr>
              <w:t>……</w:t>
            </w:r>
          </w:p>
        </w:tc>
      </w:tr>
      <w:tr w:rsidR="001B48EF" w:rsidRPr="00082B52" w:rsidTr="00082B52">
        <w:trPr>
          <w:trHeight w:val="6369"/>
          <w:jc w:val="center"/>
        </w:trPr>
        <w:tc>
          <w:tcPr>
            <w:tcW w:w="8663" w:type="dxa"/>
            <w:gridSpan w:val="8"/>
          </w:tcPr>
          <w:p w:rsidR="001B48EF" w:rsidRPr="00082B52" w:rsidRDefault="001B48EF">
            <w:pPr>
              <w:rPr>
                <w:sz w:val="24"/>
                <w:szCs w:val="24"/>
              </w:rPr>
            </w:pPr>
          </w:p>
        </w:tc>
      </w:tr>
      <w:tr w:rsidR="001B48EF" w:rsidRPr="00082B52" w:rsidTr="00082B52">
        <w:trPr>
          <w:trHeight w:val="3765"/>
          <w:jc w:val="center"/>
        </w:trPr>
        <w:tc>
          <w:tcPr>
            <w:tcW w:w="8663" w:type="dxa"/>
            <w:gridSpan w:val="8"/>
          </w:tcPr>
          <w:p w:rsidR="001B48EF" w:rsidRPr="00082B52" w:rsidRDefault="001B48EF">
            <w:pPr>
              <w:rPr>
                <w:sz w:val="24"/>
                <w:szCs w:val="24"/>
              </w:rPr>
            </w:pPr>
            <w:r w:rsidRPr="00082B52">
              <w:rPr>
                <w:rFonts w:hint="eastAsia"/>
                <w:sz w:val="24"/>
                <w:szCs w:val="24"/>
              </w:rPr>
              <w:t>单位意见</w:t>
            </w:r>
          </w:p>
          <w:p w:rsidR="001B48EF" w:rsidRPr="00082B52" w:rsidRDefault="001B48EF">
            <w:pPr>
              <w:rPr>
                <w:sz w:val="24"/>
                <w:szCs w:val="24"/>
              </w:rPr>
            </w:pPr>
          </w:p>
          <w:p w:rsidR="001B48EF" w:rsidRPr="00082B52" w:rsidRDefault="001B48EF">
            <w:pPr>
              <w:rPr>
                <w:sz w:val="24"/>
                <w:szCs w:val="24"/>
              </w:rPr>
            </w:pPr>
          </w:p>
          <w:p w:rsidR="001B48EF" w:rsidRPr="00082B52" w:rsidRDefault="001B48EF">
            <w:pPr>
              <w:rPr>
                <w:sz w:val="24"/>
                <w:szCs w:val="24"/>
              </w:rPr>
            </w:pPr>
          </w:p>
          <w:p w:rsidR="001B48EF" w:rsidRPr="00082B52" w:rsidRDefault="001B48EF">
            <w:pPr>
              <w:rPr>
                <w:sz w:val="24"/>
                <w:szCs w:val="24"/>
              </w:rPr>
            </w:pPr>
          </w:p>
          <w:p w:rsidR="001B48EF" w:rsidRPr="00082B52" w:rsidRDefault="001B48EF">
            <w:pPr>
              <w:rPr>
                <w:sz w:val="24"/>
                <w:szCs w:val="24"/>
              </w:rPr>
            </w:pPr>
          </w:p>
          <w:p w:rsidR="001B48EF" w:rsidRPr="00082B52" w:rsidRDefault="001B48EF">
            <w:pPr>
              <w:rPr>
                <w:sz w:val="24"/>
                <w:szCs w:val="24"/>
              </w:rPr>
            </w:pPr>
          </w:p>
          <w:p w:rsidR="001B48EF" w:rsidRPr="00082B52" w:rsidRDefault="001B48EF">
            <w:pPr>
              <w:rPr>
                <w:sz w:val="24"/>
                <w:szCs w:val="24"/>
              </w:rPr>
            </w:pPr>
          </w:p>
          <w:p w:rsidR="001B48EF" w:rsidRPr="00082B52" w:rsidRDefault="001B48EF">
            <w:pPr>
              <w:rPr>
                <w:sz w:val="24"/>
                <w:szCs w:val="24"/>
              </w:rPr>
            </w:pPr>
          </w:p>
          <w:p w:rsidR="001B48EF" w:rsidRPr="00082B52" w:rsidRDefault="001B48EF">
            <w:pPr>
              <w:rPr>
                <w:sz w:val="24"/>
                <w:szCs w:val="24"/>
              </w:rPr>
            </w:pPr>
          </w:p>
          <w:p w:rsidR="001B48EF" w:rsidRPr="00082B52" w:rsidRDefault="001B48EF">
            <w:pPr>
              <w:rPr>
                <w:sz w:val="24"/>
                <w:szCs w:val="24"/>
              </w:rPr>
            </w:pPr>
          </w:p>
          <w:p w:rsidR="001B48EF" w:rsidRPr="00082B52" w:rsidRDefault="001B48EF">
            <w:pPr>
              <w:rPr>
                <w:sz w:val="24"/>
                <w:szCs w:val="24"/>
              </w:rPr>
            </w:pPr>
          </w:p>
          <w:p w:rsidR="001B48EF" w:rsidRPr="00082B52" w:rsidRDefault="001B48EF">
            <w:pPr>
              <w:rPr>
                <w:sz w:val="24"/>
                <w:szCs w:val="24"/>
              </w:rPr>
            </w:pPr>
          </w:p>
          <w:p w:rsidR="001B48EF" w:rsidRPr="00082B52" w:rsidRDefault="001B48EF">
            <w:pPr>
              <w:rPr>
                <w:sz w:val="24"/>
                <w:szCs w:val="24"/>
              </w:rPr>
            </w:pPr>
          </w:p>
          <w:p w:rsidR="001B48EF" w:rsidRPr="00082B52" w:rsidRDefault="001B48EF">
            <w:pPr>
              <w:rPr>
                <w:sz w:val="24"/>
                <w:szCs w:val="24"/>
              </w:rPr>
            </w:pPr>
          </w:p>
          <w:p w:rsidR="001B48EF" w:rsidRPr="00082B52" w:rsidRDefault="001B48EF">
            <w:pPr>
              <w:rPr>
                <w:sz w:val="24"/>
                <w:szCs w:val="24"/>
              </w:rPr>
            </w:pPr>
          </w:p>
          <w:p w:rsidR="001B48EF" w:rsidRPr="00082B52" w:rsidRDefault="001B48EF" w:rsidP="001B48EF">
            <w:pPr>
              <w:ind w:firstLineChars="200" w:firstLine="31680"/>
              <w:rPr>
                <w:szCs w:val="21"/>
              </w:rPr>
            </w:pPr>
          </w:p>
          <w:p w:rsidR="001B48EF" w:rsidRPr="00082B52" w:rsidRDefault="001B48EF">
            <w:pPr>
              <w:rPr>
                <w:szCs w:val="21"/>
              </w:rPr>
            </w:pPr>
          </w:p>
          <w:p w:rsidR="001B48EF" w:rsidRPr="00082B52" w:rsidRDefault="001B48EF" w:rsidP="00082B52">
            <w:pPr>
              <w:jc w:val="left"/>
              <w:rPr>
                <w:sz w:val="24"/>
                <w:szCs w:val="24"/>
              </w:rPr>
            </w:pPr>
            <w:r w:rsidRPr="00082B52">
              <w:rPr>
                <w:sz w:val="24"/>
                <w:szCs w:val="24"/>
              </w:rPr>
              <w:t xml:space="preserve">  </w:t>
            </w:r>
            <w:r w:rsidRPr="00082B52">
              <w:rPr>
                <w:rFonts w:hint="eastAsia"/>
                <w:sz w:val="24"/>
                <w:szCs w:val="24"/>
              </w:rPr>
              <w:t>负责人签字：</w:t>
            </w:r>
            <w:r w:rsidRPr="00082B52">
              <w:rPr>
                <w:sz w:val="24"/>
                <w:szCs w:val="24"/>
              </w:rPr>
              <w:t xml:space="preserve">                              </w:t>
            </w:r>
            <w:r w:rsidRPr="00082B52">
              <w:rPr>
                <w:rFonts w:hint="eastAsia"/>
                <w:sz w:val="24"/>
                <w:szCs w:val="24"/>
              </w:rPr>
              <w:t>（单位盖章）</w:t>
            </w:r>
            <w:r w:rsidRPr="00082B52">
              <w:rPr>
                <w:sz w:val="24"/>
                <w:szCs w:val="24"/>
              </w:rPr>
              <w:t xml:space="preserve">    </w:t>
            </w:r>
          </w:p>
          <w:p w:rsidR="001B48EF" w:rsidRPr="00082B52" w:rsidRDefault="001B48EF">
            <w:pPr>
              <w:rPr>
                <w:sz w:val="24"/>
                <w:szCs w:val="24"/>
              </w:rPr>
            </w:pPr>
          </w:p>
          <w:p w:rsidR="001B48EF" w:rsidRPr="00082B52" w:rsidRDefault="001B48EF" w:rsidP="00082B52">
            <w:pPr>
              <w:wordWrap w:val="0"/>
              <w:ind w:firstLine="480"/>
              <w:jc w:val="right"/>
              <w:rPr>
                <w:sz w:val="24"/>
                <w:szCs w:val="24"/>
              </w:rPr>
            </w:pPr>
            <w:r w:rsidRPr="00082B52">
              <w:rPr>
                <w:rFonts w:hint="eastAsia"/>
                <w:sz w:val="24"/>
                <w:szCs w:val="24"/>
              </w:rPr>
              <w:t>年</w:t>
            </w:r>
            <w:r w:rsidRPr="00082B52">
              <w:rPr>
                <w:sz w:val="24"/>
                <w:szCs w:val="24"/>
              </w:rPr>
              <w:t xml:space="preserve">   </w:t>
            </w:r>
            <w:r w:rsidRPr="00082B52">
              <w:rPr>
                <w:rFonts w:hint="eastAsia"/>
                <w:sz w:val="24"/>
                <w:szCs w:val="24"/>
              </w:rPr>
              <w:t>月</w:t>
            </w:r>
            <w:r w:rsidRPr="00082B52">
              <w:rPr>
                <w:sz w:val="24"/>
                <w:szCs w:val="24"/>
              </w:rPr>
              <w:t xml:space="preserve">   </w:t>
            </w:r>
            <w:r w:rsidRPr="00082B52">
              <w:rPr>
                <w:rFonts w:hint="eastAsia"/>
                <w:sz w:val="24"/>
                <w:szCs w:val="24"/>
              </w:rPr>
              <w:t>日</w:t>
            </w:r>
            <w:r w:rsidRPr="00082B52">
              <w:rPr>
                <w:sz w:val="24"/>
                <w:szCs w:val="24"/>
              </w:rPr>
              <w:t xml:space="preserve"> </w:t>
            </w:r>
          </w:p>
          <w:p w:rsidR="001B48EF" w:rsidRPr="00082B52" w:rsidRDefault="001B48EF" w:rsidP="00082B52">
            <w:pPr>
              <w:ind w:firstLine="480"/>
              <w:jc w:val="right"/>
              <w:rPr>
                <w:sz w:val="24"/>
                <w:szCs w:val="24"/>
              </w:rPr>
            </w:pPr>
          </w:p>
        </w:tc>
      </w:tr>
    </w:tbl>
    <w:p w:rsidR="001B48EF" w:rsidRDefault="001B48EF">
      <w:pPr>
        <w:rPr>
          <w:rFonts w:ascii="楷体" w:eastAsia="楷体" w:hAnsi="楷体"/>
          <w:sz w:val="24"/>
          <w:szCs w:val="24"/>
        </w:rPr>
      </w:pPr>
    </w:p>
    <w:sectPr w:rsidR="001B48EF" w:rsidSect="008256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8EF" w:rsidRDefault="001B48EF">
      <w:r>
        <w:separator/>
      </w:r>
    </w:p>
  </w:endnote>
  <w:endnote w:type="continuationSeparator" w:id="0">
    <w:p w:rsidR="001B48EF" w:rsidRDefault="001B4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8EF" w:rsidRDefault="001B48EF">
      <w:r>
        <w:separator/>
      </w:r>
    </w:p>
  </w:footnote>
  <w:footnote w:type="continuationSeparator" w:id="0">
    <w:p w:rsidR="001B48EF" w:rsidRDefault="001B48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WYwOWM3ZTE4ZDBmMWQwMmI4OTE4MDBiMzZlYmRjYzkifQ=="/>
  </w:docVars>
  <w:rsids>
    <w:rsidRoot w:val="0020361E"/>
    <w:rsid w:val="000101AF"/>
    <w:rsid w:val="000223A1"/>
    <w:rsid w:val="00036572"/>
    <w:rsid w:val="000468AF"/>
    <w:rsid w:val="00051499"/>
    <w:rsid w:val="00055C83"/>
    <w:rsid w:val="00061837"/>
    <w:rsid w:val="00081AE1"/>
    <w:rsid w:val="00082233"/>
    <w:rsid w:val="00082B52"/>
    <w:rsid w:val="00091984"/>
    <w:rsid w:val="00092761"/>
    <w:rsid w:val="000A2347"/>
    <w:rsid w:val="000B08F6"/>
    <w:rsid w:val="000B11BD"/>
    <w:rsid w:val="000B26F1"/>
    <w:rsid w:val="000C34B9"/>
    <w:rsid w:val="000C4602"/>
    <w:rsid w:val="000F5B59"/>
    <w:rsid w:val="001151A9"/>
    <w:rsid w:val="00135E17"/>
    <w:rsid w:val="0013613C"/>
    <w:rsid w:val="00140006"/>
    <w:rsid w:val="0014408B"/>
    <w:rsid w:val="00156DD6"/>
    <w:rsid w:val="0015747D"/>
    <w:rsid w:val="00164A81"/>
    <w:rsid w:val="0017225C"/>
    <w:rsid w:val="00175248"/>
    <w:rsid w:val="00180E62"/>
    <w:rsid w:val="00181EC3"/>
    <w:rsid w:val="0019376F"/>
    <w:rsid w:val="001A74AE"/>
    <w:rsid w:val="001B48EF"/>
    <w:rsid w:val="001D00D9"/>
    <w:rsid w:val="001D30CD"/>
    <w:rsid w:val="001D5564"/>
    <w:rsid w:val="001E400E"/>
    <w:rsid w:val="001E6D75"/>
    <w:rsid w:val="0020173D"/>
    <w:rsid w:val="0020361E"/>
    <w:rsid w:val="0022562D"/>
    <w:rsid w:val="00253CEC"/>
    <w:rsid w:val="0026506F"/>
    <w:rsid w:val="00274E52"/>
    <w:rsid w:val="002A3CA8"/>
    <w:rsid w:val="002B47E1"/>
    <w:rsid w:val="002B6CA4"/>
    <w:rsid w:val="002C05C4"/>
    <w:rsid w:val="002E2B57"/>
    <w:rsid w:val="002F6259"/>
    <w:rsid w:val="00306A9B"/>
    <w:rsid w:val="003258EF"/>
    <w:rsid w:val="00334604"/>
    <w:rsid w:val="003367F5"/>
    <w:rsid w:val="00346A43"/>
    <w:rsid w:val="003525A7"/>
    <w:rsid w:val="003642E0"/>
    <w:rsid w:val="00364B47"/>
    <w:rsid w:val="00370F69"/>
    <w:rsid w:val="00371EF7"/>
    <w:rsid w:val="00382171"/>
    <w:rsid w:val="00382789"/>
    <w:rsid w:val="00392AFA"/>
    <w:rsid w:val="00392D42"/>
    <w:rsid w:val="00393BBB"/>
    <w:rsid w:val="00394690"/>
    <w:rsid w:val="003B59F0"/>
    <w:rsid w:val="003D1886"/>
    <w:rsid w:val="003E2E6C"/>
    <w:rsid w:val="003F141C"/>
    <w:rsid w:val="003F1AF0"/>
    <w:rsid w:val="003F62AA"/>
    <w:rsid w:val="004175F2"/>
    <w:rsid w:val="0042114B"/>
    <w:rsid w:val="004402C2"/>
    <w:rsid w:val="00454933"/>
    <w:rsid w:val="00462AA7"/>
    <w:rsid w:val="004640EA"/>
    <w:rsid w:val="00477984"/>
    <w:rsid w:val="00490956"/>
    <w:rsid w:val="004B283D"/>
    <w:rsid w:val="004C1C89"/>
    <w:rsid w:val="004D3457"/>
    <w:rsid w:val="004D5ECE"/>
    <w:rsid w:val="004F431F"/>
    <w:rsid w:val="00502EF6"/>
    <w:rsid w:val="00503E19"/>
    <w:rsid w:val="0052287F"/>
    <w:rsid w:val="00536421"/>
    <w:rsid w:val="0055291F"/>
    <w:rsid w:val="00582156"/>
    <w:rsid w:val="0058247B"/>
    <w:rsid w:val="00592042"/>
    <w:rsid w:val="00596A43"/>
    <w:rsid w:val="005A71BD"/>
    <w:rsid w:val="005B18B6"/>
    <w:rsid w:val="005D20A0"/>
    <w:rsid w:val="005E2089"/>
    <w:rsid w:val="005F5502"/>
    <w:rsid w:val="006070A3"/>
    <w:rsid w:val="00640A05"/>
    <w:rsid w:val="00643B36"/>
    <w:rsid w:val="006475DC"/>
    <w:rsid w:val="00653947"/>
    <w:rsid w:val="00667938"/>
    <w:rsid w:val="006A1B65"/>
    <w:rsid w:val="006A410A"/>
    <w:rsid w:val="006A48AE"/>
    <w:rsid w:val="006B5D03"/>
    <w:rsid w:val="006B6BDF"/>
    <w:rsid w:val="006C3B58"/>
    <w:rsid w:val="006D34D1"/>
    <w:rsid w:val="006D3ECF"/>
    <w:rsid w:val="006E389C"/>
    <w:rsid w:val="006E62C7"/>
    <w:rsid w:val="007222E5"/>
    <w:rsid w:val="007321DF"/>
    <w:rsid w:val="00733CDC"/>
    <w:rsid w:val="007412B5"/>
    <w:rsid w:val="00765956"/>
    <w:rsid w:val="0077720A"/>
    <w:rsid w:val="007972A8"/>
    <w:rsid w:val="007B2C84"/>
    <w:rsid w:val="007C1340"/>
    <w:rsid w:val="007D0FA5"/>
    <w:rsid w:val="007E547B"/>
    <w:rsid w:val="007E6D96"/>
    <w:rsid w:val="007F0EB9"/>
    <w:rsid w:val="007F405C"/>
    <w:rsid w:val="008202FE"/>
    <w:rsid w:val="008256A9"/>
    <w:rsid w:val="00842AED"/>
    <w:rsid w:val="00857F7A"/>
    <w:rsid w:val="008734F2"/>
    <w:rsid w:val="008836E4"/>
    <w:rsid w:val="008977E2"/>
    <w:rsid w:val="008A2360"/>
    <w:rsid w:val="008A6D67"/>
    <w:rsid w:val="008B5BC0"/>
    <w:rsid w:val="008D49D8"/>
    <w:rsid w:val="008F0FBC"/>
    <w:rsid w:val="008F3B0F"/>
    <w:rsid w:val="00945D03"/>
    <w:rsid w:val="009658AB"/>
    <w:rsid w:val="009826E8"/>
    <w:rsid w:val="00990032"/>
    <w:rsid w:val="009B0120"/>
    <w:rsid w:val="009B08A4"/>
    <w:rsid w:val="009B4532"/>
    <w:rsid w:val="009C2938"/>
    <w:rsid w:val="009E6706"/>
    <w:rsid w:val="009E684B"/>
    <w:rsid w:val="009F2D29"/>
    <w:rsid w:val="00A00F04"/>
    <w:rsid w:val="00A01424"/>
    <w:rsid w:val="00A027C4"/>
    <w:rsid w:val="00A20780"/>
    <w:rsid w:val="00A26B17"/>
    <w:rsid w:val="00A30D99"/>
    <w:rsid w:val="00A47216"/>
    <w:rsid w:val="00A9378E"/>
    <w:rsid w:val="00AA4090"/>
    <w:rsid w:val="00AB4050"/>
    <w:rsid w:val="00AC6710"/>
    <w:rsid w:val="00AE23B2"/>
    <w:rsid w:val="00AE6849"/>
    <w:rsid w:val="00AF5AE3"/>
    <w:rsid w:val="00B01F6C"/>
    <w:rsid w:val="00B107CF"/>
    <w:rsid w:val="00B12DC2"/>
    <w:rsid w:val="00B13FFF"/>
    <w:rsid w:val="00B1653B"/>
    <w:rsid w:val="00B2467C"/>
    <w:rsid w:val="00B27675"/>
    <w:rsid w:val="00B36C76"/>
    <w:rsid w:val="00B37B86"/>
    <w:rsid w:val="00B400C3"/>
    <w:rsid w:val="00B404A7"/>
    <w:rsid w:val="00B430A3"/>
    <w:rsid w:val="00B51CC0"/>
    <w:rsid w:val="00B5500A"/>
    <w:rsid w:val="00B60E54"/>
    <w:rsid w:val="00B634AD"/>
    <w:rsid w:val="00B67CC3"/>
    <w:rsid w:val="00B73DF5"/>
    <w:rsid w:val="00B74644"/>
    <w:rsid w:val="00B82690"/>
    <w:rsid w:val="00BA0C15"/>
    <w:rsid w:val="00BA1C45"/>
    <w:rsid w:val="00BB0C00"/>
    <w:rsid w:val="00BC3B4C"/>
    <w:rsid w:val="00BC6B3E"/>
    <w:rsid w:val="00BD1B05"/>
    <w:rsid w:val="00BF0CBC"/>
    <w:rsid w:val="00BF6EB1"/>
    <w:rsid w:val="00C120CD"/>
    <w:rsid w:val="00C25FF0"/>
    <w:rsid w:val="00C34EBF"/>
    <w:rsid w:val="00C464CE"/>
    <w:rsid w:val="00C56055"/>
    <w:rsid w:val="00C6031C"/>
    <w:rsid w:val="00C76C61"/>
    <w:rsid w:val="00C76D7D"/>
    <w:rsid w:val="00C77956"/>
    <w:rsid w:val="00C802F7"/>
    <w:rsid w:val="00C83F33"/>
    <w:rsid w:val="00CA0A0B"/>
    <w:rsid w:val="00CA5657"/>
    <w:rsid w:val="00CC3C86"/>
    <w:rsid w:val="00CE02E8"/>
    <w:rsid w:val="00CE75A7"/>
    <w:rsid w:val="00CF793D"/>
    <w:rsid w:val="00D01505"/>
    <w:rsid w:val="00D01B81"/>
    <w:rsid w:val="00D067A6"/>
    <w:rsid w:val="00D22AAD"/>
    <w:rsid w:val="00D26A9B"/>
    <w:rsid w:val="00D27461"/>
    <w:rsid w:val="00D315DA"/>
    <w:rsid w:val="00D46EED"/>
    <w:rsid w:val="00D60F4E"/>
    <w:rsid w:val="00D61A04"/>
    <w:rsid w:val="00D66B92"/>
    <w:rsid w:val="00D747F3"/>
    <w:rsid w:val="00D80394"/>
    <w:rsid w:val="00D839C8"/>
    <w:rsid w:val="00D917AC"/>
    <w:rsid w:val="00D94682"/>
    <w:rsid w:val="00D97E7D"/>
    <w:rsid w:val="00DA39FE"/>
    <w:rsid w:val="00DB7F53"/>
    <w:rsid w:val="00DC5D16"/>
    <w:rsid w:val="00DD16E2"/>
    <w:rsid w:val="00DD2808"/>
    <w:rsid w:val="00DD5380"/>
    <w:rsid w:val="00DE6761"/>
    <w:rsid w:val="00DF0D07"/>
    <w:rsid w:val="00E013F5"/>
    <w:rsid w:val="00E2192C"/>
    <w:rsid w:val="00E25928"/>
    <w:rsid w:val="00E414F1"/>
    <w:rsid w:val="00E4228B"/>
    <w:rsid w:val="00E471CA"/>
    <w:rsid w:val="00E52127"/>
    <w:rsid w:val="00E56844"/>
    <w:rsid w:val="00E60958"/>
    <w:rsid w:val="00E65AA0"/>
    <w:rsid w:val="00E66557"/>
    <w:rsid w:val="00E739DE"/>
    <w:rsid w:val="00E94F79"/>
    <w:rsid w:val="00E95B17"/>
    <w:rsid w:val="00E95F5B"/>
    <w:rsid w:val="00ED14AF"/>
    <w:rsid w:val="00EE7DF4"/>
    <w:rsid w:val="00F05639"/>
    <w:rsid w:val="00F05B07"/>
    <w:rsid w:val="00F104C0"/>
    <w:rsid w:val="00F10599"/>
    <w:rsid w:val="00F30F19"/>
    <w:rsid w:val="00F36F0D"/>
    <w:rsid w:val="00F4522D"/>
    <w:rsid w:val="00F50BF1"/>
    <w:rsid w:val="00F63F90"/>
    <w:rsid w:val="00F65B1C"/>
    <w:rsid w:val="00F6770A"/>
    <w:rsid w:val="00F731C5"/>
    <w:rsid w:val="00F84F94"/>
    <w:rsid w:val="00F901ED"/>
    <w:rsid w:val="00F92474"/>
    <w:rsid w:val="00FA3064"/>
    <w:rsid w:val="00FC7C08"/>
    <w:rsid w:val="00FE07E6"/>
    <w:rsid w:val="00FE1072"/>
    <w:rsid w:val="00FF5646"/>
    <w:rsid w:val="0C837A8F"/>
    <w:rsid w:val="0E413411"/>
    <w:rsid w:val="1C720870"/>
    <w:rsid w:val="257B2D75"/>
    <w:rsid w:val="275A3979"/>
    <w:rsid w:val="2C0362A7"/>
    <w:rsid w:val="328A1796"/>
    <w:rsid w:val="33D77E1F"/>
    <w:rsid w:val="34A638CA"/>
    <w:rsid w:val="4EE5496C"/>
    <w:rsid w:val="546B0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annotation subjec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6A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rsid w:val="008256A9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256A9"/>
    <w:rPr>
      <w:rFonts w:cs="Times New Roman"/>
      <w:kern w:val="2"/>
      <w:sz w:val="22"/>
      <w:szCs w:val="22"/>
    </w:rPr>
  </w:style>
  <w:style w:type="paragraph" w:styleId="BodyText">
    <w:name w:val="Body Text"/>
    <w:basedOn w:val="Normal"/>
    <w:link w:val="BodyTextChar"/>
    <w:uiPriority w:val="99"/>
    <w:rsid w:val="008256A9"/>
    <w:pPr>
      <w:spacing w:after="120"/>
    </w:pPr>
    <w:rPr>
      <w:rFonts w:ascii="Times New Roman" w:hAnsi="Times New Roman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256A9"/>
    <w:rPr>
      <w:rFonts w:ascii="Times New Roman" w:eastAsia="宋体" w:hAnsi="Times New Roman" w:cs="Times New Roman"/>
      <w:kern w:val="2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8256A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256A9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8256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256A9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8256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256A9"/>
    <w:rPr>
      <w:rFonts w:cs="Times New Roman"/>
      <w:kern w:val="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25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256A9"/>
    <w:rPr>
      <w:b/>
      <w:bCs/>
    </w:rPr>
  </w:style>
  <w:style w:type="table" w:styleId="TableGrid">
    <w:name w:val="Table Grid"/>
    <w:basedOn w:val="TableNormal"/>
    <w:uiPriority w:val="99"/>
    <w:rsid w:val="008256A9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8256A9"/>
    <w:rPr>
      <w:rFonts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8256A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41</Words>
  <Characters>239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李磊</dc:creator>
  <cp:keywords/>
  <dc:description/>
  <cp:lastModifiedBy>余莉/办公室/武汉市卫生健康委员会</cp:lastModifiedBy>
  <cp:revision>110</cp:revision>
  <cp:lastPrinted>2019-05-08T08:05:00Z</cp:lastPrinted>
  <dcterms:created xsi:type="dcterms:W3CDTF">2021-09-23T03:51:00Z</dcterms:created>
  <dcterms:modified xsi:type="dcterms:W3CDTF">2022-11-16T07:00:00Z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E54B7C140DB740E38FD21972CE1E5C03</vt:lpwstr>
  </property>
</Properties>
</file>